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546B295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6D38C5">
        <w:rPr>
          <w:rStyle w:val="Strong"/>
          <w:rFonts w:asciiTheme="minorHAnsi" w:hAnsiTheme="minorHAnsi" w:cstheme="minorHAnsi"/>
          <w:lang w:val="en-GB"/>
        </w:rPr>
        <w:t>09-ss002-21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75C1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0F25FC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690137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414"/>
      </w:tblGrid>
      <w:tr w:rsidR="00B0293A" w:rsidRPr="00A33618" w14:paraId="07FCC147" w14:textId="77777777" w:rsidTr="001D2985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14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1D2985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0710C066" w14:textId="3494998C" w:rsidR="00B0293A" w:rsidRPr="00532E97" w:rsidRDefault="001D298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28/10/21</w:t>
            </w:r>
          </w:p>
        </w:tc>
      </w:tr>
      <w:tr w:rsidR="001D2985" w:rsidRPr="00A33618" w14:paraId="31818171" w14:textId="77777777" w:rsidTr="001D2985">
        <w:tc>
          <w:tcPr>
            <w:tcW w:w="4673" w:type="dxa"/>
            <w:shd w:val="clear" w:color="auto" w:fill="auto"/>
          </w:tcPr>
          <w:p w14:paraId="2DC12684" w14:textId="381ED744" w:rsidR="001D2985" w:rsidRPr="00B0293A" w:rsidRDefault="001D298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Presentation of specifications</w:t>
            </w:r>
          </w:p>
        </w:tc>
        <w:tc>
          <w:tcPr>
            <w:tcW w:w="2268" w:type="dxa"/>
            <w:shd w:val="clear" w:color="auto" w:fill="auto"/>
          </w:tcPr>
          <w:p w14:paraId="65EF5FE8" w14:textId="00DB6354" w:rsidR="001D2985" w:rsidRPr="001D2985" w:rsidRDefault="001D298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2B3F2BD6" w14:textId="2798E94C" w:rsidR="001D2985" w:rsidRDefault="001D298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2/11/21</w:t>
            </w:r>
          </w:p>
        </w:tc>
      </w:tr>
      <w:tr w:rsidR="00B0293A" w:rsidRPr="00A33618" w14:paraId="4D9567D4" w14:textId="77777777" w:rsidTr="001D2985">
        <w:tc>
          <w:tcPr>
            <w:tcW w:w="4673" w:type="dxa"/>
            <w:shd w:val="clear" w:color="auto" w:fill="auto"/>
          </w:tcPr>
          <w:p w14:paraId="34AF4BE9" w14:textId="20C726FC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1D298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D298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5089B299" w14:textId="7E80A077" w:rsidR="00B0293A" w:rsidRPr="001D2985" w:rsidRDefault="001D2985" w:rsidP="00D719B3">
            <w:pPr>
              <w:rPr>
                <w:rFonts w:ascii="Calibri" w:hAnsi="Calibri"/>
                <w:szCs w:val="20"/>
              </w:rPr>
            </w:pPr>
            <w:r w:rsidRPr="001D2985">
              <w:rPr>
                <w:rFonts w:ascii="Calibri" w:hAnsi="Calibri"/>
                <w:szCs w:val="20"/>
              </w:rPr>
              <w:t>2/11/21</w:t>
            </w:r>
            <w:r w:rsidR="00B0293A" w:rsidRPr="001D2985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2E8E3BDC" w14:textId="77777777" w:rsidTr="001D2985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4B0F8C82" w14:textId="7BEE42AB" w:rsidR="00B0293A" w:rsidRPr="00532E97" w:rsidRDefault="001D298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3/11/21</w:t>
            </w:r>
          </w:p>
        </w:tc>
      </w:tr>
      <w:tr w:rsidR="00B0293A" w:rsidRPr="00A33618" w14:paraId="3D3C37BA" w14:textId="77777777" w:rsidTr="001D2985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DB8F726" w:rsidR="00B0293A" w:rsidRPr="001D2985" w:rsidRDefault="001D2985" w:rsidP="00D719B3">
            <w:pPr>
              <w:rPr>
                <w:rFonts w:ascii="Calibri" w:hAnsi="Calibri"/>
                <w:szCs w:val="20"/>
              </w:rPr>
            </w:pPr>
            <w:r w:rsidRPr="001D2985">
              <w:rPr>
                <w:rFonts w:ascii="Calibri" w:hAnsi="Calibri"/>
                <w:szCs w:val="20"/>
              </w:rPr>
              <w:t xml:space="preserve">4/11/21 at </w:t>
            </w:r>
            <w:r w:rsidR="006D38C5">
              <w:rPr>
                <w:rFonts w:ascii="Calibri" w:hAnsi="Calibri"/>
                <w:szCs w:val="20"/>
              </w:rPr>
              <w:t>5:</w:t>
            </w:r>
            <w:r w:rsidRPr="001D2985">
              <w:rPr>
                <w:rFonts w:ascii="Calibri" w:hAnsi="Calibri"/>
                <w:szCs w:val="20"/>
              </w:rPr>
              <w:t>00pm</w:t>
            </w:r>
          </w:p>
        </w:tc>
      </w:tr>
      <w:tr w:rsidR="00B0293A" w:rsidRPr="00A33618" w14:paraId="1D91F0FB" w14:textId="77777777" w:rsidTr="001D2985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1E8CE09F" w14:textId="54A0F3E2" w:rsidR="00B0293A" w:rsidRPr="00532E97" w:rsidRDefault="006D38C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1D2985"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5319267B" w14:textId="77777777" w:rsidTr="001D2985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1449178D" w14:textId="614DF2BA" w:rsidR="00B0293A" w:rsidRPr="00532E97" w:rsidRDefault="001D298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8/11/21</w:t>
            </w:r>
          </w:p>
        </w:tc>
      </w:tr>
      <w:tr w:rsidR="00B0293A" w:rsidRPr="00A33618" w14:paraId="603C6C3A" w14:textId="77777777" w:rsidTr="001D2985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02ADCA74" w14:textId="569B9FA6" w:rsidR="00B0293A" w:rsidRPr="00532E97" w:rsidRDefault="006D38C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1D2985"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405F2EC0" w14:textId="77777777" w:rsidTr="001D2985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6783A509" w14:textId="13D6522D" w:rsidR="00B0293A" w:rsidRPr="00532E97" w:rsidRDefault="006D38C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1D2985"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169855ED" w14:textId="77777777" w:rsidTr="001D2985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48C3B234" w14:textId="582C7BF1" w:rsidR="00B0293A" w:rsidRPr="00532E97" w:rsidRDefault="006D38C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26/11/21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4830" w14:textId="77777777" w:rsidR="00912D22" w:rsidRDefault="00912D22">
      <w:r>
        <w:separator/>
      </w:r>
    </w:p>
  </w:endnote>
  <w:endnote w:type="continuationSeparator" w:id="0">
    <w:p w14:paraId="0596A141" w14:textId="77777777" w:rsidR="00912D22" w:rsidRDefault="00912D22">
      <w:r>
        <w:continuationSeparator/>
      </w:r>
    </w:p>
  </w:endnote>
  <w:endnote w:type="continuationNotice" w:id="1">
    <w:p w14:paraId="7DE81C7B" w14:textId="77777777" w:rsidR="00912D22" w:rsidRDefault="00912D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BADEA6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D38C5">
      <w:rPr>
        <w:noProof/>
      </w:rPr>
      <w:t>2021-10-28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FB6E8" w14:textId="77777777" w:rsidR="00912D22" w:rsidRDefault="00912D22">
      <w:r>
        <w:separator/>
      </w:r>
    </w:p>
  </w:footnote>
  <w:footnote w:type="continuationSeparator" w:id="0">
    <w:p w14:paraId="20144366" w14:textId="77777777" w:rsidR="00912D22" w:rsidRDefault="00912D22">
      <w:r>
        <w:continuationSeparator/>
      </w:r>
    </w:p>
  </w:footnote>
  <w:footnote w:type="continuationNotice" w:id="1">
    <w:p w14:paraId="3DCB7D50" w14:textId="77777777" w:rsidR="00912D22" w:rsidRDefault="00912D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56DA53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2985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38C5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01D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2D22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101969-7816-440A-AA43-458A028354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1377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3</cp:revision>
  <cp:lastPrinted>2013-10-18T08:32:00Z</cp:lastPrinted>
  <dcterms:created xsi:type="dcterms:W3CDTF">2021-10-27T03:36:00Z</dcterms:created>
  <dcterms:modified xsi:type="dcterms:W3CDTF">2021-10-27T22:20:00Z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